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7C169C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7C169C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7C169C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от "_____"_</w:t>
      </w:r>
      <w:r w:rsidR="003B122D">
        <w:rPr>
          <w:rFonts w:ascii="Times New Roman" w:hAnsi="Times New Roman"/>
          <w:sz w:val="24"/>
          <w:szCs w:val="24"/>
          <w:u w:val="single"/>
          <w:lang w:eastAsia="ru-RU"/>
        </w:rPr>
        <w:t>января</w:t>
      </w:r>
      <w:r w:rsidRPr="007C169C">
        <w:rPr>
          <w:rFonts w:ascii="Times New Roman" w:hAnsi="Times New Roman"/>
          <w:sz w:val="24"/>
          <w:szCs w:val="24"/>
          <w:lang w:eastAsia="ru-RU"/>
        </w:rPr>
        <w:t>_ 201</w:t>
      </w:r>
      <w:r w:rsidR="003B122D">
        <w:rPr>
          <w:rFonts w:ascii="Times New Roman" w:hAnsi="Times New Roman"/>
          <w:sz w:val="24"/>
          <w:szCs w:val="24"/>
          <w:lang w:eastAsia="ru-RU"/>
        </w:rPr>
        <w:t>8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7C169C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D65180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72D2" w:rsidRPr="007C169C" w:rsidRDefault="006C72D2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7C169C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7C169C" w:rsidRDefault="00F51BBB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Главного г</w:t>
      </w:r>
      <w:r w:rsidR="00273412" w:rsidRPr="007C169C">
        <w:rPr>
          <w:rFonts w:ascii="Times New Roman" w:eastAsia="Calibri" w:hAnsi="Times New Roman"/>
          <w:sz w:val="24"/>
          <w:szCs w:val="24"/>
        </w:rPr>
        <w:t xml:space="preserve">осударственного налогового инспектора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отдела камеральных проверок № </w:t>
      </w:r>
      <w:r w:rsidR="00817C52" w:rsidRPr="007C169C">
        <w:rPr>
          <w:rFonts w:ascii="Times New Roman" w:eastAsia="Calibri" w:hAnsi="Times New Roman"/>
          <w:sz w:val="24"/>
          <w:szCs w:val="24"/>
        </w:rPr>
        <w:t>4</w:t>
      </w:r>
      <w:r w:rsidRPr="007C169C">
        <w:rPr>
          <w:rFonts w:ascii="Times New Roman" w:eastAsia="Calibri" w:hAnsi="Times New Roman"/>
          <w:sz w:val="24"/>
          <w:szCs w:val="24"/>
        </w:rPr>
        <w:t xml:space="preserve">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7C169C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7C169C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72D2" w:rsidRPr="007C169C" w:rsidRDefault="006C72D2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7C169C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6C72D2" w:rsidRDefault="006C72D2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1.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C54F17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C54F17">
        <w:rPr>
          <w:rFonts w:ascii="Times New Roman" w:eastAsia="Calibri" w:hAnsi="Times New Roman"/>
          <w:sz w:val="24"/>
          <w:szCs w:val="24"/>
        </w:rPr>
        <w:t>ая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) </w:t>
      </w:r>
      <w:r w:rsidR="00440037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817C52" w:rsidRPr="00C54F17">
        <w:rPr>
          <w:rFonts w:ascii="Times New Roman" w:eastAsia="Calibri" w:hAnsi="Times New Roman"/>
          <w:sz w:val="24"/>
          <w:szCs w:val="24"/>
        </w:rPr>
        <w:t>4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440037">
        <w:rPr>
          <w:rFonts w:ascii="Times New Roman" w:eastAsia="Calibri" w:hAnsi="Times New Roman"/>
          <w:sz w:val="24"/>
          <w:szCs w:val="24"/>
        </w:rPr>
        <w:t>ведущей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C54F17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C54F17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C54F17">
        <w:rPr>
          <w:rFonts w:ascii="Times New Roman" w:eastAsia="Calibri" w:hAnsi="Times New Roman"/>
          <w:sz w:val="24"/>
          <w:szCs w:val="24"/>
        </w:rPr>
        <w:t>».</w:t>
      </w:r>
    </w:p>
    <w:p w:rsidR="00F461A9" w:rsidRPr="00C54F17" w:rsidRDefault="00D65180" w:rsidP="006C72D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0C28D5" w:rsidRPr="00C54F17">
        <w:rPr>
          <w:rFonts w:ascii="Times New Roman" w:hAnsi="Times New Roman"/>
          <w:sz w:val="24"/>
          <w:szCs w:val="24"/>
          <w:lang w:eastAsia="ru-RU"/>
        </w:rPr>
        <w:t>в соответствии с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F461A9" w:rsidRPr="00C54F17">
          <w:rPr>
            <w:rFonts w:ascii="Times New Roman" w:hAnsi="Times New Roman"/>
            <w:sz w:val="24"/>
            <w:szCs w:val="24"/>
            <w:lang w:eastAsia="ru-RU"/>
          </w:rPr>
          <w:t>Реестр</w:t>
        </w:r>
        <w:r w:rsidR="000C28D5" w:rsidRPr="00C54F17">
          <w:rPr>
            <w:rFonts w:ascii="Times New Roman" w:hAnsi="Times New Roman"/>
            <w:sz w:val="24"/>
            <w:szCs w:val="24"/>
            <w:lang w:eastAsia="ru-RU"/>
          </w:rPr>
          <w:t>ом</w:t>
        </w:r>
      </w:hyperlink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</w:t>
      </w:r>
      <w:r w:rsidR="00E579DB" w:rsidRPr="00C54F17">
        <w:rPr>
          <w:rFonts w:ascii="Times New Roman" w:hAnsi="Times New Roman"/>
          <w:sz w:val="24"/>
          <w:szCs w:val="24"/>
          <w:lang w:eastAsia="ru-RU"/>
        </w:rPr>
        <w:t>ым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</w:t>
      </w:r>
      <w:r w:rsidR="00B05025" w:rsidRPr="00C54F17">
        <w:rPr>
          <w:rFonts w:ascii="Times New Roman" w:hAnsi="Times New Roman"/>
          <w:sz w:val="24"/>
          <w:szCs w:val="24"/>
        </w:rPr>
        <w:t>- 11-3-</w:t>
      </w:r>
      <w:r w:rsidR="00733890">
        <w:rPr>
          <w:rFonts w:ascii="Times New Roman" w:hAnsi="Times New Roman"/>
          <w:sz w:val="24"/>
          <w:szCs w:val="24"/>
        </w:rPr>
        <w:t>3</w:t>
      </w:r>
      <w:r w:rsidR="00B05025" w:rsidRPr="00C54F17">
        <w:rPr>
          <w:rFonts w:ascii="Times New Roman" w:hAnsi="Times New Roman"/>
          <w:sz w:val="24"/>
          <w:szCs w:val="24"/>
        </w:rPr>
        <w:t>-09</w:t>
      </w:r>
      <w:r w:rsidR="00733890">
        <w:rPr>
          <w:rFonts w:ascii="Times New Roman" w:hAnsi="Times New Roman"/>
          <w:sz w:val="24"/>
          <w:szCs w:val="24"/>
        </w:rPr>
        <w:t>4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>.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2.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58798C" w:rsidRPr="00C54F17">
        <w:rPr>
          <w:rFonts w:ascii="Times New Roman" w:eastAsia="Calibri" w:hAnsi="Times New Roman"/>
          <w:sz w:val="24"/>
          <w:szCs w:val="24"/>
        </w:rPr>
        <w:t>4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главный </w:t>
      </w:r>
      <w:r w:rsidR="003A6A43" w:rsidRPr="00C54F17">
        <w:rPr>
          <w:rFonts w:ascii="Times New Roman" w:eastAsia="Calibri" w:hAnsi="Times New Roman"/>
          <w:sz w:val="24"/>
          <w:szCs w:val="24"/>
        </w:rPr>
        <w:t>государственный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>):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C54F17">
        <w:rPr>
          <w:rFonts w:ascii="Times New Roman" w:eastAsia="Calibri" w:hAnsi="Times New Roman"/>
          <w:sz w:val="24"/>
          <w:szCs w:val="24"/>
        </w:rPr>
        <w:t>Регулирование налоговой деятельности.</w:t>
      </w:r>
    </w:p>
    <w:p w:rsidR="00D65180" w:rsidRPr="00C54F17" w:rsidRDefault="002C189D" w:rsidP="006C72D2">
      <w:pPr>
        <w:jc w:val="both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ab/>
        <w:t>3.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Вид профессиональной служебной деятельности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="00230EA2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: </w:t>
      </w:r>
      <w:r w:rsidR="00D451F3" w:rsidRPr="00C54F17">
        <w:rPr>
          <w:rFonts w:ascii="Times New Roman" w:hAnsi="Times New Roman"/>
          <w:sz w:val="24"/>
          <w:szCs w:val="24"/>
          <w:lang w:bidi="en-US"/>
        </w:rPr>
        <w:t>Осуществление налогового контроля посредством проведения камеральных проверок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. 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4.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="001A2404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5.</w:t>
      </w:r>
      <w:r w:rsidR="00805D21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F51BBB">
        <w:rPr>
          <w:rFonts w:ascii="Times New Roman" w:eastAsia="Calibri" w:hAnsi="Times New Roman"/>
          <w:sz w:val="24"/>
          <w:szCs w:val="24"/>
        </w:rPr>
        <w:t>Главный г</w:t>
      </w:r>
      <w:r w:rsidR="001A2404" w:rsidRPr="00C54F17">
        <w:rPr>
          <w:rFonts w:ascii="Times New Roman" w:eastAsia="Calibri" w:hAnsi="Times New Roman"/>
          <w:sz w:val="24"/>
          <w:szCs w:val="24"/>
        </w:rPr>
        <w:t>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C54F17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Default="00CC5F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6C72D2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7C169C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="00F00B12" w:rsidRPr="007C169C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7C169C" w:rsidRDefault="00583AB0" w:rsidP="006C72D2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C54F17" w:rsidRDefault="00C10B63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6F15B4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C54F17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D65180" w:rsidRPr="007015F0" w:rsidRDefault="00C56FD5" w:rsidP="006C72D2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015F0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7015F0">
        <w:rPr>
          <w:rFonts w:ascii="Times New Roman" w:hAnsi="Times New Roman"/>
          <w:sz w:val="24"/>
          <w:szCs w:val="24"/>
          <w:lang w:eastAsia="ru-RU"/>
        </w:rPr>
        <w:t>высшего образо</w:t>
      </w:r>
      <w:r w:rsidR="00EA6980" w:rsidRPr="007015F0">
        <w:rPr>
          <w:rFonts w:ascii="Times New Roman" w:hAnsi="Times New Roman"/>
          <w:sz w:val="24"/>
          <w:szCs w:val="24"/>
          <w:lang w:eastAsia="ru-RU"/>
        </w:rPr>
        <w:t>в</w:t>
      </w:r>
      <w:r w:rsidRPr="007015F0">
        <w:rPr>
          <w:rFonts w:ascii="Times New Roman" w:hAnsi="Times New Roman"/>
          <w:sz w:val="24"/>
          <w:szCs w:val="24"/>
          <w:lang w:eastAsia="ru-RU"/>
        </w:rPr>
        <w:t>ания</w:t>
      </w:r>
      <w:r w:rsidR="00D65180" w:rsidRPr="007015F0">
        <w:rPr>
          <w:rFonts w:ascii="Times New Roman" w:eastAsia="Calibri" w:hAnsi="Times New Roman"/>
          <w:sz w:val="24"/>
          <w:szCs w:val="24"/>
        </w:rPr>
        <w:t xml:space="preserve"> </w:t>
      </w:r>
      <w:r w:rsidRPr="007015F0">
        <w:rPr>
          <w:rFonts w:ascii="Times New Roman" w:eastAsia="Calibri" w:hAnsi="Times New Roman"/>
          <w:sz w:val="24"/>
          <w:szCs w:val="24"/>
        </w:rPr>
        <w:t xml:space="preserve">по специальности, направлению подготовки: </w:t>
      </w:r>
      <w:r w:rsidR="00EA6980" w:rsidRPr="007015F0">
        <w:rPr>
          <w:rFonts w:ascii="Times New Roman" w:hAnsi="Times New Roman"/>
          <w:sz w:val="24"/>
          <w:szCs w:val="24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11257" w:rsidRPr="00C54F17" w:rsidRDefault="00F11257" w:rsidP="006C72D2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77EF2" w:rsidRPr="00C54F17" w:rsidRDefault="00EA698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eastAsia="Calibri" w:hAnsi="Times New Roman"/>
          <w:sz w:val="24"/>
          <w:szCs w:val="24"/>
        </w:rPr>
        <w:t>6</w:t>
      </w:r>
      <w:r w:rsidR="00D65180" w:rsidRPr="00C54F17">
        <w:rPr>
          <w:rFonts w:ascii="Times New Roman" w:eastAsia="Calibri" w:hAnsi="Times New Roman"/>
          <w:sz w:val="24"/>
          <w:szCs w:val="24"/>
        </w:rPr>
        <w:t>.2. </w:t>
      </w:r>
      <w:r w:rsidR="00677EF2" w:rsidRPr="00C54F17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6C72D2" w:rsidRPr="007C169C" w:rsidRDefault="006C72D2" w:rsidP="006C72D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F70E1E" w:rsidRPr="003952CE" w:rsidRDefault="00F70E1E" w:rsidP="006C72D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знание государственного языка Российской Федерации (русского языка);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lastRenderedPageBreak/>
        <w:t>-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3952CE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3952CE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3952CE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 з</w:t>
      </w:r>
      <w:r w:rsidR="00D65180" w:rsidRPr="003952CE">
        <w:rPr>
          <w:rFonts w:ascii="Times New Roman" w:eastAsia="Calibri" w:hAnsi="Times New Roman"/>
          <w:sz w:val="24"/>
          <w:szCs w:val="24"/>
        </w:rPr>
        <w:t>нания и умения в области информационно-коммуникационных технологий.</w:t>
      </w:r>
    </w:p>
    <w:p w:rsidR="003660A6" w:rsidRPr="003952CE" w:rsidRDefault="003660A6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 умение мыслить стратегически</w:t>
      </w:r>
    </w:p>
    <w:p w:rsidR="002A24B4" w:rsidRPr="00E16C1E" w:rsidRDefault="002A24B4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E77FDA" w:rsidRPr="00C54F17" w:rsidRDefault="00E77FDA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C54F17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E63339" w:rsidRDefault="00E63339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7C169C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7C169C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7C169C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eastAsia="ru-RU" w:bidi="en-US"/>
        </w:rPr>
        <w:t>1)</w:t>
      </w:r>
      <w:r w:rsidR="00440E97" w:rsidRPr="005B00C7">
        <w:rPr>
          <w:rFonts w:ascii="Times New Roman" w:hAnsi="Times New Roman"/>
          <w:sz w:val="24"/>
          <w:szCs w:val="24"/>
          <w:lang w:eastAsia="ru-RU" w:bidi="en-US"/>
        </w:rPr>
        <w:t xml:space="preserve"> 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Налоговый кодекс Российской Федерации 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2)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3)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4)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5)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6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7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Российской Федерации от 27 июля 2006 г. №152-ФЗ «О персональных данных»;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8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9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10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11)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B0A03" w:rsidRPr="005A2A92" w:rsidRDefault="00FE119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12)</w:t>
      </w:r>
      <w:r w:rsidR="00E645E6" w:rsidRPr="005A2A92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AB0A03" w:rsidRPr="005A2A92">
        <w:rPr>
          <w:rFonts w:ascii="Times New Roman" w:hAnsi="Times New Roman"/>
          <w:sz w:val="24"/>
          <w:szCs w:val="24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B0A03" w:rsidRPr="005A2A92" w:rsidRDefault="00FE119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13) </w:t>
      </w:r>
      <w:r w:rsidR="00AB0A03" w:rsidRPr="005A2A92">
        <w:rPr>
          <w:rFonts w:ascii="Times New Roman" w:hAnsi="Times New Roman"/>
          <w:sz w:val="24"/>
          <w:szCs w:val="24"/>
          <w:lang w:bidi="en-US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AB0A03" w:rsidRPr="00FE1197" w:rsidRDefault="00FE1197" w:rsidP="00FE11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14)</w:t>
      </w:r>
      <w:r w:rsidR="00E645E6" w:rsidRPr="00FE1197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AB0A03" w:rsidRPr="00FE1197">
        <w:rPr>
          <w:rFonts w:ascii="Times New Roman" w:hAnsi="Times New Roman"/>
          <w:sz w:val="24"/>
          <w:szCs w:val="24"/>
          <w:lang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AB0A03" w:rsidRPr="00C54F17" w:rsidRDefault="00FE1197" w:rsidP="00FE1197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15)</w:t>
      </w:r>
      <w:r w:rsidR="00E645E6" w:rsidRPr="00C54F1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0A03" w:rsidRPr="00C54F17">
        <w:rPr>
          <w:rFonts w:ascii="Times New Roman" w:hAnsi="Times New Roman"/>
          <w:sz w:val="24"/>
          <w:szCs w:val="24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AB0A03" w:rsidRPr="00C54F17" w:rsidRDefault="00E645E6" w:rsidP="00FE1197">
      <w:pPr>
        <w:pStyle w:val="aa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54F1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0A03" w:rsidRPr="00C54F17">
        <w:rPr>
          <w:rFonts w:ascii="Times New Roman" w:hAnsi="Times New Roman"/>
          <w:sz w:val="24"/>
          <w:szCs w:val="24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5E7341" w:rsidRPr="00C54F17" w:rsidRDefault="006F15B4" w:rsidP="006C72D2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Главный г</w:t>
      </w:r>
      <w:r w:rsidR="005E7341" w:rsidRPr="00C54F17">
        <w:rPr>
          <w:rFonts w:ascii="Times New Roman" w:eastAsia="Calibri" w:hAnsi="Times New Roman"/>
          <w:sz w:val="24"/>
          <w:szCs w:val="24"/>
          <w:lang w:val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232" w:rsidRDefault="000A4232" w:rsidP="006C72D2">
      <w:pPr>
        <w:pStyle w:val="aa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532DC" w:rsidRPr="00C54F17" w:rsidRDefault="005532DC" w:rsidP="00B65CAE">
      <w:pPr>
        <w:pStyle w:val="aa"/>
        <w:numPr>
          <w:ilvl w:val="2"/>
          <w:numId w:val="17"/>
        </w:numPr>
        <w:ind w:left="993" w:hanging="521"/>
        <w:jc w:val="both"/>
        <w:rPr>
          <w:rFonts w:ascii="Times New Roman" w:hAnsi="Times New Roman"/>
          <w:sz w:val="24"/>
          <w:szCs w:val="24"/>
          <w:lang w:val="ru-RU"/>
        </w:rPr>
      </w:pPr>
      <w:r w:rsidRPr="00C54F17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C54F17">
        <w:rPr>
          <w:rFonts w:ascii="Times New Roman" w:hAnsi="Times New Roman"/>
          <w:sz w:val="24"/>
          <w:szCs w:val="24"/>
          <w:lang w:val="ru-RU"/>
        </w:rPr>
        <w:t>: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>основы налогообложения;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общие положения о налоговом контроле;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принципы формирования бюджетной системы Российской Федерации;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принципы формирования налоговой системы Российской Федерации;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порядок проведения мероприятий налогового контроля;</w:t>
      </w:r>
    </w:p>
    <w:p w:rsidR="006C72D2" w:rsidRPr="007015F0" w:rsidRDefault="00BC6C5C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>-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 принципы налогового администрирования.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схемы ухода от налогов;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E57326" w:rsidRDefault="00E57326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5E60F9" w:rsidRPr="00FE4463" w:rsidRDefault="001934AC" w:rsidP="00FE4463">
      <w:pPr>
        <w:pStyle w:val="a8"/>
        <w:numPr>
          <w:ilvl w:val="1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E4463">
        <w:rPr>
          <w:rFonts w:ascii="Times New Roman" w:eastAsia="Calibri" w:hAnsi="Times New Roman"/>
          <w:sz w:val="24"/>
          <w:szCs w:val="24"/>
        </w:rPr>
        <w:t>Наличие функциональных знаний</w:t>
      </w:r>
      <w:r w:rsidR="009A463B" w:rsidRPr="00FE4463">
        <w:rPr>
          <w:rFonts w:ascii="Times New Roman" w:eastAsia="Calibri" w:hAnsi="Times New Roman"/>
          <w:sz w:val="24"/>
          <w:szCs w:val="24"/>
        </w:rPr>
        <w:t>: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меры, принимаемые по результатам проверки;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5E60F9" w:rsidRPr="00C54F17" w:rsidRDefault="005E60F9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5E60F9" w:rsidRPr="00C54F17" w:rsidRDefault="005E60F9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D65180" w:rsidRPr="00C54F17" w:rsidRDefault="00FE4463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6.6 </w:t>
      </w:r>
      <w:r w:rsidR="00B62685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452137" w:rsidRPr="00C54F17">
        <w:rPr>
          <w:rFonts w:ascii="Times New Roman" w:eastAsia="Calibri" w:hAnsi="Times New Roman"/>
          <w:color w:val="000000"/>
          <w:sz w:val="24"/>
          <w:szCs w:val="24"/>
        </w:rPr>
        <w:t xml:space="preserve"> Наличие базовых умений: 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D65180" w:rsidRPr="00C54F17" w:rsidRDefault="00D65180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160B" w:rsidRPr="00FE4463" w:rsidRDefault="00FE4463" w:rsidP="00FE4463">
      <w:pPr>
        <w:overflowPunct/>
        <w:ind w:firstLine="426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6.7 </w:t>
      </w:r>
      <w:r w:rsidR="00136A59"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136A59" w:rsidRPr="00FE4463">
        <w:rPr>
          <w:rFonts w:ascii="Times New Roman" w:eastAsia="Calibri" w:hAnsi="Times New Roman"/>
          <w:sz w:val="24"/>
          <w:szCs w:val="24"/>
        </w:rPr>
        <w:t>профессиональных</w:t>
      </w:r>
      <w:r w:rsidR="00136A59"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13160B" w:rsidRPr="00C54F17" w:rsidRDefault="008E445A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bookmarkStart w:id="6" w:name="_Toc477362600"/>
      <w:r w:rsidRPr="00C54F17">
        <w:rPr>
          <w:rFonts w:ascii="Times New Roman" w:hAnsi="Times New Roman"/>
          <w:sz w:val="24"/>
          <w:szCs w:val="24"/>
        </w:rPr>
        <w:t>- составление акта по результатам проведения камеральной налоговой проверки</w:t>
      </w:r>
      <w:bookmarkEnd w:id="6"/>
      <w:r w:rsidR="003E47B3" w:rsidRPr="00C54F17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AD6AA8" w:rsidRPr="00C54F17" w:rsidRDefault="00AD6AA8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6A59" w:rsidRPr="00FE4463" w:rsidRDefault="00136A59" w:rsidP="00FE4463">
      <w:pPr>
        <w:pStyle w:val="a8"/>
        <w:numPr>
          <w:ilvl w:val="1"/>
          <w:numId w:val="19"/>
        </w:numPr>
        <w:overflowPunct/>
        <w:ind w:left="567" w:hanging="14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AD6AA8" w:rsidRPr="00FE4463">
        <w:rPr>
          <w:rFonts w:ascii="Times New Roman" w:eastAsia="Calibri" w:hAnsi="Times New Roman"/>
          <w:color w:val="000000"/>
          <w:sz w:val="24"/>
          <w:szCs w:val="24"/>
        </w:rPr>
        <w:t>функциональных умений</w:t>
      </w:r>
      <w:r w:rsidRPr="00FE4463">
        <w:rPr>
          <w:rFonts w:ascii="Times New Roman" w:eastAsia="Calibri" w:hAnsi="Times New Roman"/>
          <w:color w:val="000000"/>
          <w:sz w:val="24"/>
          <w:szCs w:val="24"/>
        </w:rPr>
        <w:t>:</w:t>
      </w:r>
      <w:r w:rsidR="005A48E4" w:rsidRPr="00FE4463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</w:p>
    <w:p w:rsidR="009F03DB" w:rsidRPr="00C54F17" w:rsidRDefault="009F03DB" w:rsidP="00B65CAE">
      <w:pPr>
        <w:pStyle w:val="a8"/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9F03DB" w:rsidRPr="00C54F17" w:rsidRDefault="009F03DB" w:rsidP="00B65CAE">
      <w:pPr>
        <w:pStyle w:val="a8"/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C54F17" w:rsidRDefault="009F03DB" w:rsidP="00B65CAE">
      <w:pPr>
        <w:overflowPunct/>
        <w:adjustRightInd/>
        <w:ind w:left="993" w:hanging="521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осуществление исполнения предписаний, решений и других распорядительных документов.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lastRenderedPageBreak/>
        <w:t>III. Должностные обязанности, права и ответственность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Default="00405C5D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главного 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5ABC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3A5ABC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5B47C9" w:rsidRPr="003A5ABC" w:rsidRDefault="005B47C9" w:rsidP="005B47C9">
      <w:pPr>
        <w:pStyle w:val="a8"/>
        <w:overflowPunct/>
        <w:autoSpaceDE/>
        <w:autoSpaceDN/>
        <w:adjustRightInd/>
        <w:ind w:left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77E4F" w:rsidRPr="003A5ABC" w:rsidRDefault="00777E4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камеральных проверок № </w:t>
      </w:r>
      <w:r w:rsidR="00CC21B5" w:rsidRPr="003A5ABC">
        <w:rPr>
          <w:rFonts w:ascii="Times New Roman" w:hAnsi="Times New Roman"/>
          <w:sz w:val="24"/>
          <w:szCs w:val="24"/>
          <w:lang w:eastAsia="ru-RU"/>
        </w:rPr>
        <w:t>4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государственный налоговый инспектор обязан: </w:t>
      </w:r>
    </w:p>
    <w:p w:rsidR="007F7014" w:rsidRPr="00C54F17" w:rsidRDefault="001720F0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своевременно и качественно исполнять поручения руководства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7F7014" w:rsidRPr="00C54F17" w:rsidRDefault="009F246F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213CE0" w:rsidRPr="00C54F17" w:rsidRDefault="00213CE0" w:rsidP="006C72D2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правильностью исчисления налога на добавленную стоимость, Акцизов, в соответствии с методическими рекомендациями и действующим законодательством;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выполнять требования регламента проведения камеральных налоговых проверок, утвержденного Приказом ФНС России и методических рекомендаций ФНС России;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по налогу на добавленную стоимость, налоговые декларации по уплате Акцизов, и иных документов, служащих основанием для исчисления и уплаты налога на добавленную стоимость, отвечать за качество проводимых налоговых проверок с учетом использования косвенной информации;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рамках камеральной проверки проводить анализ налоговых деклараций по налогу на добавленную стоимость, налоговых деклараций по уплате Акцизов, и иных документов, служащих основанием для исчисления и уплаты НДС, Акцизов;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осуществлять мониторинг налоговых деклараций по НДС</w:t>
      </w:r>
      <w:r w:rsidRPr="00C54F17">
        <w:rPr>
          <w:rFonts w:ascii="Times New Roman" w:hAnsi="Times New Roman"/>
          <w:sz w:val="24"/>
          <w:szCs w:val="24"/>
        </w:rPr>
        <w:t>, налоговых деклараций по Акцизам,</w:t>
      </w:r>
      <w:r w:rsidR="00213CE0" w:rsidRPr="00C54F17">
        <w:rPr>
          <w:rFonts w:ascii="Times New Roman" w:hAnsi="Times New Roman"/>
          <w:sz w:val="24"/>
          <w:szCs w:val="24"/>
        </w:rPr>
        <w:t xml:space="preserve"> и иных документов, служащих основанием для исчисления налога на добавленную стоимость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истребовать информацию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готовить и передавать в правовой отдел материалы для обеспечения производства и для производства дел о нарушениях законодательства по НДС, Акцизам;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производстве по делам об административных правонарушениях в соответствии со ст. 15.5</w:t>
      </w:r>
      <w:r w:rsidRPr="00C54F17">
        <w:rPr>
          <w:rFonts w:ascii="Times New Roman" w:hAnsi="Times New Roman"/>
          <w:sz w:val="24"/>
          <w:szCs w:val="24"/>
        </w:rPr>
        <w:t>; 19.4</w:t>
      </w:r>
      <w:r w:rsidR="00213CE0" w:rsidRPr="00C54F17">
        <w:rPr>
          <w:rFonts w:ascii="Times New Roman" w:hAnsi="Times New Roman"/>
          <w:sz w:val="24"/>
          <w:szCs w:val="24"/>
        </w:rPr>
        <w:t xml:space="preserve"> КоАП (составлять протоколы об административных правонарушениях);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нести полную ответственность за своевременность и качество проведения камеральных налоговых проверок;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lastRenderedPageBreak/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передавать в </w:t>
      </w:r>
      <w:proofErr w:type="spellStart"/>
      <w:r w:rsidRPr="00C54F17">
        <w:rPr>
          <w:rFonts w:ascii="Times New Roman" w:hAnsi="Times New Roman"/>
          <w:sz w:val="24"/>
          <w:szCs w:val="24"/>
        </w:rPr>
        <w:t>контрольно</w:t>
      </w:r>
      <w:proofErr w:type="spellEnd"/>
      <w:r w:rsidRPr="00C54F17">
        <w:rPr>
          <w:rFonts w:ascii="Times New Roman" w:hAnsi="Times New Roman"/>
          <w:sz w:val="24"/>
          <w:szCs w:val="24"/>
        </w:rPr>
        <w:t xml:space="preserve"> – аналитический </w:t>
      </w:r>
      <w:r w:rsidR="00213CE0" w:rsidRPr="00C54F17">
        <w:rPr>
          <w:rFonts w:ascii="Times New Roman" w:hAnsi="Times New Roman"/>
          <w:sz w:val="24"/>
          <w:szCs w:val="24"/>
        </w:rPr>
        <w:t>отдел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принимать меры по применению штрафных санкций за нарушение налогового законодательства по налогу на добавленную стоимость, по налогу на Акцизы, в соответствии со ст.119, 122</w:t>
      </w:r>
      <w:r w:rsidRPr="00C54F17">
        <w:rPr>
          <w:rFonts w:ascii="Times New Roman" w:hAnsi="Times New Roman"/>
          <w:sz w:val="24"/>
          <w:szCs w:val="24"/>
        </w:rPr>
        <w:t>, 126, 129.1</w:t>
      </w:r>
      <w:r w:rsidR="00213CE0" w:rsidRPr="00C54F17">
        <w:rPr>
          <w:rFonts w:ascii="Times New Roman" w:hAnsi="Times New Roman"/>
          <w:sz w:val="24"/>
          <w:szCs w:val="24"/>
        </w:rPr>
        <w:t xml:space="preserve"> НК РФ;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выявлять и анализировать схемы ухода от налогообложения, вырабатывать предложения по их предотвращению;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</w:t>
      </w:r>
      <w:r w:rsidRPr="00C54F17">
        <w:rPr>
          <w:rFonts w:ascii="Times New Roman" w:hAnsi="Times New Roman"/>
          <w:sz w:val="24"/>
          <w:szCs w:val="24"/>
        </w:rPr>
        <w:t xml:space="preserve"> </w:t>
      </w:r>
      <w:r w:rsidR="00213CE0" w:rsidRPr="00C54F17">
        <w:rPr>
          <w:rFonts w:ascii="Times New Roman" w:hAnsi="Times New Roman"/>
          <w:sz w:val="24"/>
          <w:szCs w:val="24"/>
        </w:rPr>
        <w:t>по решению начальника отдела принимать участие в составлении информаций и сообщений в Управление ФНС России по Приморскому краю, отвечать за их качество и своевременность;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использовать в своей рабо</w:t>
      </w:r>
      <w:r w:rsidRPr="00C54F17">
        <w:rPr>
          <w:rFonts w:ascii="Times New Roman" w:hAnsi="Times New Roman"/>
          <w:sz w:val="24"/>
          <w:szCs w:val="24"/>
        </w:rPr>
        <w:t xml:space="preserve">те программы системы ЭОД, </w:t>
      </w:r>
      <w:r w:rsidR="00213CE0" w:rsidRPr="00C54F17">
        <w:rPr>
          <w:rFonts w:ascii="Times New Roman" w:hAnsi="Times New Roman"/>
          <w:sz w:val="24"/>
          <w:szCs w:val="24"/>
        </w:rPr>
        <w:t>СЭД, ПК Регион, ПК ВАИ, СПАРК, АИС Налог- 3, АСК НДС- 2и др.;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>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="00213CE0" w:rsidRPr="00C54F17">
        <w:rPr>
          <w:rFonts w:ascii="Times New Roman" w:hAnsi="Times New Roman"/>
          <w:sz w:val="24"/>
          <w:szCs w:val="24"/>
        </w:rPr>
        <w:t>Office</w:t>
      </w:r>
      <w:proofErr w:type="spellEnd"/>
      <w:r w:rsidR="00213CE0" w:rsidRPr="00C54F17">
        <w:rPr>
          <w:rFonts w:ascii="Times New Roman" w:hAnsi="Times New Roman"/>
          <w:sz w:val="24"/>
          <w:szCs w:val="24"/>
        </w:rPr>
        <w:t xml:space="preserve">» (Консультант, </w:t>
      </w:r>
      <w:proofErr w:type="spellStart"/>
      <w:r w:rsidR="00213CE0" w:rsidRPr="00C54F17">
        <w:rPr>
          <w:rFonts w:ascii="Times New Roman" w:hAnsi="Times New Roman"/>
          <w:sz w:val="24"/>
          <w:szCs w:val="24"/>
        </w:rPr>
        <w:t>Word</w:t>
      </w:r>
      <w:proofErr w:type="spellEnd"/>
      <w:r w:rsidR="00213CE0" w:rsidRPr="00C54F1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13CE0" w:rsidRPr="00C54F17">
        <w:rPr>
          <w:rFonts w:ascii="Times New Roman" w:hAnsi="Times New Roman"/>
          <w:sz w:val="24"/>
          <w:szCs w:val="24"/>
        </w:rPr>
        <w:t>Excel</w:t>
      </w:r>
      <w:proofErr w:type="spellEnd"/>
      <w:r w:rsidR="00213CE0" w:rsidRPr="00C54F17">
        <w:rPr>
          <w:rFonts w:ascii="Times New Roman" w:hAnsi="Times New Roman"/>
          <w:sz w:val="24"/>
          <w:szCs w:val="24"/>
        </w:rPr>
        <w:t>, АСК НДС- 2, и другие программы необходимые для работы;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выполнять другие поручения и распоряжения начальника отдела в пределах функций, возложенных на отдел;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сохранность документов, принятых от налогоплательщиков для проведения камеральных проверок;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вести в установленном порядке делопроизводство в отделе;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подготовке ответов на письменные запросы налогоплательщиков;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корректно и внимательно относиться к налогоплательщикам и их представителям. Не создавать конфликтных ситуаций в отделе;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аккуратный внешний вид рабочего места, его чистоту и порядок;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качественное и своевременное ведение информационн</w:t>
      </w:r>
      <w:r w:rsidRPr="00C54F17">
        <w:rPr>
          <w:rFonts w:ascii="Times New Roman" w:hAnsi="Times New Roman"/>
          <w:sz w:val="24"/>
          <w:szCs w:val="24"/>
        </w:rPr>
        <w:t>ых</w:t>
      </w:r>
      <w:r w:rsidR="00213CE0" w:rsidRPr="00C54F17">
        <w:rPr>
          <w:rFonts w:ascii="Times New Roman" w:hAnsi="Times New Roman"/>
          <w:sz w:val="24"/>
          <w:szCs w:val="24"/>
        </w:rPr>
        <w:t xml:space="preserve"> ресурс</w:t>
      </w:r>
      <w:r w:rsidRPr="00C54F17">
        <w:rPr>
          <w:rFonts w:ascii="Times New Roman" w:hAnsi="Times New Roman"/>
          <w:sz w:val="24"/>
          <w:szCs w:val="24"/>
        </w:rPr>
        <w:t>ов</w:t>
      </w:r>
      <w:r w:rsidR="00A9668C" w:rsidRPr="00A9668C">
        <w:rPr>
          <w:rFonts w:ascii="Times New Roman" w:hAnsi="Times New Roman"/>
          <w:sz w:val="24"/>
          <w:szCs w:val="24"/>
        </w:rPr>
        <w:t xml:space="preserve"> </w:t>
      </w:r>
      <w:r w:rsidR="00A9668C">
        <w:rPr>
          <w:rFonts w:ascii="Times New Roman" w:hAnsi="Times New Roman"/>
          <w:sz w:val="24"/>
          <w:szCs w:val="24"/>
        </w:rPr>
        <w:t>«Камеральные проверки», «Досье налогоплательщика», обязательные к заполнению при проведении контрольных мероприятий</w:t>
      </w:r>
      <w:r w:rsidR="00213CE0" w:rsidRPr="00C54F17">
        <w:rPr>
          <w:rFonts w:ascii="Times New Roman" w:hAnsi="Times New Roman"/>
          <w:sz w:val="24"/>
          <w:szCs w:val="24"/>
        </w:rPr>
        <w:t>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lastRenderedPageBreak/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заблаговременно уведомлять налогоплательщиков о дате и времени рассмотрения материалов камеральной налоговой проверки;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вносить документы, истребованные у налогоплательщика в рамках ст. 93 НК РФ в базу данных ФИР истребование документов;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A052B0">
        <w:rPr>
          <w:rFonts w:ascii="Times New Roman" w:hAnsi="Times New Roman"/>
          <w:sz w:val="24"/>
          <w:szCs w:val="24"/>
          <w:lang w:eastAsia="ru-RU"/>
        </w:rPr>
        <w:t xml:space="preserve"> о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существлять контроль и своевременно приостанавливать операции по счетам налогоплательщиков в банках за непредставление налоговой декларации по НДС, Акцизам, также за непредставление квитанции о приеме в адрес налогового органа в соответствии со статьей 76 Налогового кодекса Российской Федерации. </w:t>
      </w:r>
    </w:p>
    <w:p w:rsidR="00213CE0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выполнять иные поруче</w:t>
      </w:r>
      <w:r w:rsidRPr="00C54F17">
        <w:rPr>
          <w:rFonts w:ascii="Times New Roman" w:hAnsi="Times New Roman"/>
          <w:sz w:val="24"/>
          <w:szCs w:val="24"/>
          <w:lang w:eastAsia="ru-RU"/>
        </w:rPr>
        <w:t>ния в рамках компетенции отдела.</w:t>
      </w:r>
    </w:p>
    <w:p w:rsidR="00CE4B34" w:rsidRPr="00C54F17" w:rsidRDefault="00CE4B3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095CAF" w:rsidRPr="00C54F17" w:rsidRDefault="00B332D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 имеет право</w:t>
      </w:r>
      <w:r w:rsidR="004F2D7E" w:rsidRPr="00C54F17">
        <w:rPr>
          <w:rFonts w:ascii="Times New Roman" w:hAnsi="Times New Roman"/>
          <w:sz w:val="24"/>
          <w:szCs w:val="24"/>
          <w:lang w:eastAsia="ru-RU"/>
        </w:rPr>
        <w:t xml:space="preserve"> на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4F2D7E" w:rsidRPr="00C54F17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должностной рост на конкурсной основе;</w:t>
      </w:r>
    </w:p>
    <w:p w:rsid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дополнительное профессиональное образование в порядке, установленном настоящим Федеральным </w:t>
      </w:r>
      <w:hyperlink r:id="rId13" w:history="1">
        <w:r w:rsidRPr="00C54F17">
          <w:rPr>
            <w:rFonts w:ascii="Times New Roman" w:hAnsi="Times New Roman"/>
            <w:sz w:val="24"/>
            <w:szCs w:val="24"/>
          </w:rPr>
          <w:t>законом</w:t>
        </w:r>
      </w:hyperlink>
      <w:r w:rsidRPr="00C54F17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4F2D7E" w:rsidRP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154E">
        <w:rPr>
          <w:rFonts w:ascii="Times New Roman" w:hAnsi="Times New Roman"/>
          <w:sz w:val="24"/>
          <w:szCs w:val="24"/>
        </w:rPr>
        <w:t xml:space="preserve">  -  членство в профессиональном союзе;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проведение по его заявлению служебной проверки;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государственное пенсионное обеспечение в соответствии с федеральным законом;</w:t>
      </w:r>
    </w:p>
    <w:p w:rsidR="00095CAF" w:rsidRPr="00BE745E" w:rsidRDefault="007C169C" w:rsidP="00BE74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E745E">
        <w:rPr>
          <w:rFonts w:ascii="Times New Roman" w:hAnsi="Times New Roman"/>
          <w:sz w:val="24"/>
          <w:szCs w:val="24"/>
        </w:rPr>
        <w:t xml:space="preserve"> </w:t>
      </w:r>
      <w:r w:rsidR="004F2D7E" w:rsidRPr="00BE745E">
        <w:rPr>
          <w:rFonts w:ascii="Times New Roman" w:hAnsi="Times New Roman"/>
          <w:sz w:val="24"/>
          <w:szCs w:val="24"/>
        </w:rPr>
        <w:t xml:space="preserve">- </w:t>
      </w:r>
      <w:r w:rsidR="00095CAF" w:rsidRPr="00BE745E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095CAF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95CAF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B47C9" w:rsidRDefault="005B47C9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201CE" w:rsidRDefault="006F15B4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290A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F13DC8" w:rsidRPr="00C54F17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4" w:history="1"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C54F17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C54F17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</w:t>
      </w:r>
      <w:r w:rsidR="00A9668C">
        <w:rPr>
          <w:rFonts w:ascii="Times New Roman" w:hAnsi="Times New Roman"/>
          <w:sz w:val="24"/>
          <w:szCs w:val="24"/>
          <w:lang w:eastAsia="ru-RU"/>
        </w:rPr>
        <w:t>пекции, поручениями руководства Управления и начальника инспекции:</w:t>
      </w:r>
    </w:p>
    <w:p w:rsidR="00A9668C" w:rsidRPr="00E77289" w:rsidRDefault="00E77289" w:rsidP="00290A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77289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1) </w:t>
      </w:r>
      <w:r w:rsidR="00A9668C" w:rsidRPr="00E77289">
        <w:rPr>
          <w:rFonts w:ascii="Times New Roman" w:hAnsi="Times New Roman"/>
          <w:sz w:val="24"/>
          <w:szCs w:val="24"/>
          <w:lang w:eastAsia="ru-RU"/>
        </w:rPr>
        <w:t>во исполнение обязанностей, возложенных настоящей должностной инструкцией</w:t>
      </w:r>
      <w:r w:rsidRPr="00E77289">
        <w:rPr>
          <w:rFonts w:ascii="Times New Roman" w:hAnsi="Times New Roman"/>
          <w:sz w:val="24"/>
          <w:szCs w:val="24"/>
          <w:lang w:eastAsia="ru-RU"/>
        </w:rPr>
        <w:t xml:space="preserve">, 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Pr="00E77289">
        <w:rPr>
          <w:rFonts w:ascii="Times New Roman" w:hAnsi="Times New Roman"/>
          <w:sz w:val="24"/>
          <w:szCs w:val="24"/>
          <w:lang w:eastAsia="ru-RU"/>
        </w:rPr>
        <w:t xml:space="preserve">государственный налоговый инспектор отдела камеральных проверок № 4 обязан </w:t>
      </w:r>
      <w:r w:rsidRPr="00E77289">
        <w:rPr>
          <w:rFonts w:ascii="Times New Roman" w:hAnsi="Times New Roman"/>
          <w:sz w:val="24"/>
          <w:szCs w:val="24"/>
          <w:lang w:eastAsia="ru-RU"/>
        </w:rPr>
        <w:lastRenderedPageBreak/>
        <w:t>пользоваться программным продуктом «Система ЭОД местного уровня», «АИС Налог-3», и другими программными обеспечениями, необходимыми для обеспечения  функций отдела;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lang w:eastAsia="ru-RU"/>
        </w:rPr>
        <w:t xml:space="preserve">           </w:t>
      </w:r>
      <w:r w:rsidRPr="00BF082B">
        <w:rPr>
          <w:rFonts w:ascii="Times New Roman" w:hAnsi="Times New Roman"/>
          <w:sz w:val="24"/>
          <w:szCs w:val="24"/>
          <w:lang w:eastAsia="ru-RU"/>
        </w:rPr>
        <w:t>2</w:t>
      </w:r>
      <w:r w:rsidRPr="006F5655">
        <w:rPr>
          <w:rFonts w:ascii="Times New Roman" w:hAnsi="Times New Roman"/>
          <w:sz w:val="24"/>
          <w:szCs w:val="24"/>
          <w:lang w:eastAsia="ru-RU"/>
        </w:rPr>
        <w:t>) осуществл</w:t>
      </w:r>
      <w:r w:rsidR="003F184B">
        <w:rPr>
          <w:rFonts w:ascii="Times New Roman" w:hAnsi="Times New Roman"/>
          <w:sz w:val="24"/>
          <w:szCs w:val="24"/>
          <w:lang w:eastAsia="ru-RU"/>
        </w:rPr>
        <w:t>яет</w:t>
      </w:r>
      <w:r w:rsidRPr="006F5655">
        <w:rPr>
          <w:rFonts w:ascii="Times New Roman" w:hAnsi="Times New Roman"/>
          <w:sz w:val="24"/>
          <w:szCs w:val="24"/>
          <w:lang w:eastAsia="ru-RU"/>
        </w:rPr>
        <w:t xml:space="preserve"> внутренн</w:t>
      </w:r>
      <w:r w:rsidR="003F184B">
        <w:rPr>
          <w:rFonts w:ascii="Times New Roman" w:hAnsi="Times New Roman"/>
          <w:sz w:val="24"/>
          <w:szCs w:val="24"/>
          <w:lang w:eastAsia="ru-RU"/>
        </w:rPr>
        <w:t>ий</w:t>
      </w:r>
      <w:r w:rsidRPr="006F5655">
        <w:rPr>
          <w:rFonts w:ascii="Times New Roman" w:hAnsi="Times New Roman"/>
          <w:sz w:val="24"/>
          <w:szCs w:val="24"/>
          <w:lang w:eastAsia="ru-RU"/>
        </w:rPr>
        <w:t xml:space="preserve"> контрол</w:t>
      </w:r>
      <w:r w:rsidR="003F184B">
        <w:rPr>
          <w:rFonts w:ascii="Times New Roman" w:hAnsi="Times New Roman"/>
          <w:sz w:val="24"/>
          <w:szCs w:val="24"/>
          <w:lang w:eastAsia="ru-RU"/>
        </w:rPr>
        <w:t>ь</w:t>
      </w:r>
      <w:r w:rsidRPr="006F5655">
        <w:rPr>
          <w:rFonts w:ascii="Times New Roman" w:hAnsi="Times New Roman"/>
          <w:sz w:val="24"/>
          <w:szCs w:val="24"/>
          <w:lang w:eastAsia="ru-RU"/>
        </w:rPr>
        <w:t xml:space="preserve"> по процессам, утвержденным начальником инспекции, методом самоконтроля выполняемых должностным лицом действий;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3) пров</w:t>
      </w:r>
      <w:r w:rsidR="003F184B">
        <w:rPr>
          <w:rFonts w:ascii="Times New Roman" w:hAnsi="Times New Roman"/>
          <w:sz w:val="24"/>
          <w:szCs w:val="24"/>
          <w:lang w:eastAsia="ru-RU"/>
        </w:rPr>
        <w:t>одит</w:t>
      </w:r>
      <w:r>
        <w:rPr>
          <w:rFonts w:ascii="Times New Roman" w:hAnsi="Times New Roman"/>
          <w:sz w:val="24"/>
          <w:szCs w:val="24"/>
          <w:lang w:eastAsia="ru-RU"/>
        </w:rPr>
        <w:t xml:space="preserve"> контрольны</w:t>
      </w:r>
      <w:r w:rsidR="003F184B">
        <w:rPr>
          <w:rFonts w:ascii="Times New Roman" w:hAnsi="Times New Roman"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</w:t>
      </w:r>
      <w:r w:rsidR="003F184B"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 xml:space="preserve"> в отношении плательщиков налога на добавленную стоимость;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4) пров</w:t>
      </w:r>
      <w:r w:rsidR="003F184B">
        <w:rPr>
          <w:rFonts w:ascii="Times New Roman" w:hAnsi="Times New Roman"/>
          <w:sz w:val="24"/>
          <w:szCs w:val="24"/>
          <w:lang w:eastAsia="ru-RU"/>
        </w:rPr>
        <w:t>одит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</w:t>
      </w:r>
      <w:r w:rsidR="003F184B"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 xml:space="preserve"> по поступающим запросам других налоговых органов, направление ответов на запросы в установленные сроки;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5) соблюдает требования по защите сведений конфиденциального характера, определенных признаками ФНС РФ от </w:t>
      </w:r>
      <w:r w:rsidR="005B47C9">
        <w:rPr>
          <w:rFonts w:ascii="Times New Roman" w:hAnsi="Times New Roman"/>
          <w:sz w:val="24"/>
          <w:szCs w:val="24"/>
          <w:lang w:eastAsia="ru-RU"/>
        </w:rPr>
        <w:t>31.12.2009 №</w:t>
      </w:r>
      <w:r>
        <w:rPr>
          <w:rFonts w:ascii="Times New Roman" w:hAnsi="Times New Roman"/>
          <w:sz w:val="24"/>
          <w:szCs w:val="24"/>
          <w:lang w:eastAsia="ru-RU"/>
        </w:rPr>
        <w:t xml:space="preserve"> ММ-7-6/728</w:t>
      </w:r>
      <w:r w:rsidRPr="00E77289">
        <w:rPr>
          <w:rFonts w:ascii="Times New Roman" w:hAnsi="Times New Roman"/>
          <w:sz w:val="24"/>
          <w:szCs w:val="24"/>
          <w:lang w:eastAsia="ru-RU"/>
        </w:rPr>
        <w:t>@</w:t>
      </w:r>
      <w:r w:rsidR="00290A3A">
        <w:rPr>
          <w:rFonts w:ascii="Times New Roman" w:hAnsi="Times New Roman"/>
          <w:sz w:val="24"/>
          <w:szCs w:val="24"/>
          <w:lang w:eastAsia="ru-RU"/>
        </w:rPr>
        <w:t xml:space="preserve"> «Об утверждении Положения о порядке обращения со служебной информацией ограниченного распространения в налоговых органах», Приказом МНС России от </w:t>
      </w:r>
      <w:r w:rsidR="005B47C9">
        <w:rPr>
          <w:rFonts w:ascii="Times New Roman" w:hAnsi="Times New Roman"/>
          <w:sz w:val="24"/>
          <w:szCs w:val="24"/>
          <w:lang w:eastAsia="ru-RU"/>
        </w:rPr>
        <w:t>03.03.2003 №</w:t>
      </w:r>
      <w:r w:rsidR="00290A3A">
        <w:rPr>
          <w:rFonts w:ascii="Times New Roman" w:hAnsi="Times New Roman"/>
          <w:sz w:val="24"/>
          <w:szCs w:val="24"/>
          <w:lang w:eastAsia="ru-RU"/>
        </w:rPr>
        <w:t xml:space="preserve">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290A3A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6) обеспечивает сохранность документов, в том числе служебного удостоверения;</w:t>
      </w:r>
    </w:p>
    <w:p w:rsidR="00290A3A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7) выполняет другие поручения и распоряжения начальника (заместителя) отдела в пределах </w:t>
      </w:r>
      <w:r w:rsidR="005B47C9">
        <w:rPr>
          <w:rFonts w:ascii="Times New Roman" w:hAnsi="Times New Roman"/>
          <w:sz w:val="24"/>
          <w:szCs w:val="24"/>
          <w:lang w:eastAsia="ru-RU"/>
        </w:rPr>
        <w:t>функций,</w:t>
      </w:r>
      <w:r>
        <w:rPr>
          <w:rFonts w:ascii="Times New Roman" w:hAnsi="Times New Roman"/>
          <w:sz w:val="24"/>
          <w:szCs w:val="24"/>
          <w:lang w:eastAsia="ru-RU"/>
        </w:rPr>
        <w:t xml:space="preserve"> возложенных на отдел.</w:t>
      </w:r>
    </w:p>
    <w:p w:rsidR="005B47C9" w:rsidRPr="00E77289" w:rsidRDefault="005B47C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67FBB" w:rsidRPr="00C54F17" w:rsidRDefault="006F15B4" w:rsidP="003A5ABC">
      <w:pPr>
        <w:pStyle w:val="ConsPlusNormal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</w:t>
      </w:r>
      <w:r w:rsidR="00167FBB" w:rsidRPr="00C54F17">
        <w:rPr>
          <w:rFonts w:ascii="Times New Roman" w:hAnsi="Times New Roman" w:cs="Times New Roman"/>
          <w:sz w:val="24"/>
          <w:szCs w:val="24"/>
        </w:rPr>
        <w:t>сударственный налоговый инспектор за неисполнение или ненадлежащее исполнение должностных обязанностей</w:t>
      </w:r>
      <w:r w:rsidR="000D0E78" w:rsidRPr="00C54F17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C54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за некачественное и несвоевременное выполнение задач, возложенных на отдел </w:t>
      </w:r>
      <w:r w:rsidR="00BE3A41" w:rsidRPr="00C54F17">
        <w:rPr>
          <w:rFonts w:ascii="Times New Roman" w:hAnsi="Times New Roman"/>
          <w:sz w:val="24"/>
          <w:szCs w:val="24"/>
        </w:rPr>
        <w:t>камеральных проверок № 4</w:t>
      </w:r>
      <w:r w:rsidRPr="00C54F17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r w:rsidR="00BE3A41" w:rsidRPr="00C54F17">
        <w:rPr>
          <w:rFonts w:ascii="Times New Roman" w:hAnsi="Times New Roman"/>
          <w:sz w:val="24"/>
          <w:szCs w:val="24"/>
        </w:rPr>
        <w:t>указаний,</w:t>
      </w:r>
      <w:r w:rsidRPr="00C54F17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6E443B" w:rsidRPr="00C54F17" w:rsidRDefault="006E443B" w:rsidP="006C72D2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43B" w:rsidRPr="00C54F17" w:rsidRDefault="006E443B" w:rsidP="006C72D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5" w:anchor="P1" w:history="1">
        <w:r w:rsidRPr="0071180D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C54F17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63130B" w:rsidRPr="00AF73D9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</w:p>
    <w:p w:rsidR="00405C5D" w:rsidRPr="00AF73D9" w:rsidRDefault="006F15B4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главный </w:t>
      </w:r>
      <w:r w:rsidR="0063130B" w:rsidRPr="00AF73D9">
        <w:rPr>
          <w:rFonts w:ascii="Times New Roman" w:hAnsi="Times New Roman"/>
          <w:b/>
          <w:sz w:val="24"/>
          <w:szCs w:val="24"/>
          <w:lang w:eastAsia="ru-RU"/>
        </w:rPr>
        <w:t>государственный налоговый инспектор</w:t>
      </w:r>
      <w:r w:rsidR="00405C5D"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="0063130B"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AF73D9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6C72D2" w:rsidRPr="007C169C" w:rsidRDefault="006C72D2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24B7" w:rsidRPr="00C54F17" w:rsidRDefault="00405C5D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="00B6593B"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6593B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4F17">
        <w:rPr>
          <w:rFonts w:ascii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7224B7" w:rsidRPr="00C54F17">
        <w:rPr>
          <w:rFonts w:ascii="Times New Roman" w:eastAsia="Calibri" w:hAnsi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lastRenderedPageBreak/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возникающим при рассмотрении Инспекции заявлений, предложений, жалоб граждан и юридических лиц;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7224B7" w:rsidRPr="00C54F17" w:rsidRDefault="00D949C8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При исполнении служебных обязанностей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 главный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24B7" w:rsidRPr="00C54F17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24B7" w:rsidRPr="00C54F17" w:rsidRDefault="007224B7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7224B7" w:rsidRPr="00C54F1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</w:t>
      </w:r>
      <w:r w:rsidR="00127EB4" w:rsidRPr="00C54F17">
        <w:rPr>
          <w:rFonts w:ascii="Times New Roman" w:eastAsia="Calibri" w:hAnsi="Times New Roman"/>
          <w:sz w:val="24"/>
          <w:szCs w:val="24"/>
        </w:rPr>
        <w:t>.</w:t>
      </w:r>
    </w:p>
    <w:p w:rsidR="007224B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C72D2" w:rsidRPr="00C54F17" w:rsidRDefault="006C72D2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0C330F" w:rsidRPr="006F15B4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F15B4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главный </w:t>
      </w:r>
      <w:r w:rsidR="00DA16CD" w:rsidRPr="006F15B4">
        <w:rPr>
          <w:rFonts w:ascii="Times New Roman" w:hAnsi="Times New Roman"/>
          <w:b/>
          <w:sz w:val="24"/>
          <w:szCs w:val="24"/>
          <w:lang w:eastAsia="ru-RU"/>
        </w:rPr>
        <w:t>государственный</w:t>
      </w:r>
    </w:p>
    <w:p w:rsidR="000C330F" w:rsidRPr="006F15B4" w:rsidRDefault="00DA16C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налоговый инспектор </w:t>
      </w:r>
      <w:r w:rsidR="00405C5D" w:rsidRPr="006F15B4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6F15B4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6F15B4" w:rsidRDefault="00405C5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6C72D2" w:rsidRPr="007C169C" w:rsidRDefault="006C72D2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77550" w:rsidRPr="00C54F17" w:rsidRDefault="006F15B4" w:rsidP="003A5ABC">
      <w:pPr>
        <w:pStyle w:val="a8"/>
        <w:numPr>
          <w:ilvl w:val="0"/>
          <w:numId w:val="22"/>
        </w:numPr>
        <w:overflowPunct/>
        <w:ind w:left="0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Главный 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F77550" w:rsidRPr="00C54F17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постановка цели;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подготовка информации;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анализ факторов, влияющих на содержание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разработка и оценка возможных вариантов, выбор наиболее приемлемого варианта;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участие в обсуждении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внесение предложений по проекту нормативного правового</w:t>
      </w:r>
      <w:r w:rsidR="008E32BF" w:rsidRPr="00C54F17">
        <w:rPr>
          <w:rFonts w:ascii="Times New Roman" w:hAnsi="Times New Roman"/>
          <w:sz w:val="24"/>
          <w:szCs w:val="24"/>
          <w:lang w:eastAsia="ru-RU"/>
        </w:rPr>
        <w:t xml:space="preserve"> акта.</w:t>
      </w:r>
    </w:p>
    <w:p w:rsidR="00405C5D" w:rsidRPr="00C54F17" w:rsidRDefault="006F15B4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Главный 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C54F17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C54F17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6C72D2" w:rsidRPr="007C169C" w:rsidRDefault="006C72D2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798C" w:rsidRDefault="00405C5D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="0077798C" w:rsidRPr="00C54F17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2A5A1E" w:rsidRDefault="002A5A1E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XII </w:t>
      </w:r>
      <w:r w:rsidR="00405C5D" w:rsidRPr="002A5A1E">
        <w:rPr>
          <w:rFonts w:ascii="Times New Roman" w:hAnsi="Times New Roman"/>
          <w:b/>
          <w:sz w:val="24"/>
          <w:szCs w:val="24"/>
          <w:lang w:eastAsia="ru-RU"/>
        </w:rPr>
        <w:t>Порядок служебного взаимодействия</w:t>
      </w:r>
    </w:p>
    <w:p w:rsidR="006C72D2" w:rsidRPr="002A5A1E" w:rsidRDefault="006C72D2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72BB9" w:rsidRPr="00C54F17" w:rsidRDefault="00405C5D" w:rsidP="003A5ABC">
      <w:pPr>
        <w:pStyle w:val="a8"/>
        <w:numPr>
          <w:ilvl w:val="0"/>
          <w:numId w:val="22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главного </w:t>
      </w:r>
      <w:r w:rsidR="00272BB9" w:rsidRPr="00C54F17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272BB9" w:rsidRPr="00C54F17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</w:t>
      </w:r>
      <w:r w:rsidR="00272BB9" w:rsidRPr="00C54F17">
        <w:rPr>
          <w:rFonts w:ascii="Times New Roman" w:hAnsi="Times New Roman"/>
          <w:sz w:val="24"/>
          <w:szCs w:val="24"/>
        </w:rPr>
        <w:lastRenderedPageBreak/>
        <w:t xml:space="preserve">к служебному поведению, установленных </w:t>
      </w:r>
      <w:hyperlink r:id="rId17" w:history="1">
        <w:r w:rsidR="00272BB9" w:rsidRPr="00C54F17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46090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E01549">
        <w:rPr>
          <w:rFonts w:ascii="Times New Roman" w:hAnsi="Times New Roman" w:cs="Times New Roman"/>
          <w:sz w:val="24"/>
          <w:szCs w:val="24"/>
        </w:rPr>
        <w:t>Главный г</w:t>
      </w:r>
      <w:r w:rsidR="00146090" w:rsidRPr="00C54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bookmarkStart w:id="7" w:name="_GoBack"/>
      <w:bookmarkEnd w:id="7"/>
      <w:r w:rsidR="005255F3" w:rsidRPr="00C54F17">
        <w:rPr>
          <w:rFonts w:ascii="Times New Roman" w:hAnsi="Times New Roman" w:cs="Times New Roman"/>
          <w:sz w:val="24"/>
          <w:szCs w:val="24"/>
        </w:rPr>
        <w:t xml:space="preserve"> </w:t>
      </w:r>
      <w:r w:rsidR="00146090" w:rsidRPr="00C54F17">
        <w:rPr>
          <w:rFonts w:ascii="Times New Roman" w:hAnsi="Times New Roman" w:cs="Times New Roman"/>
          <w:sz w:val="24"/>
          <w:szCs w:val="24"/>
        </w:rPr>
        <w:t>госуда</w:t>
      </w:r>
      <w:r w:rsidR="00581756">
        <w:rPr>
          <w:rFonts w:ascii="Times New Roman" w:hAnsi="Times New Roman" w:cs="Times New Roman"/>
          <w:sz w:val="24"/>
          <w:szCs w:val="24"/>
        </w:rPr>
        <w:t>рственные услуги не оказыва</w:t>
      </w:r>
      <w:r w:rsidR="00E01549">
        <w:rPr>
          <w:rFonts w:ascii="Times New Roman" w:hAnsi="Times New Roman" w:cs="Times New Roman"/>
          <w:sz w:val="24"/>
          <w:szCs w:val="24"/>
        </w:rPr>
        <w:t>ет</w:t>
      </w:r>
      <w:r w:rsidR="00146090" w:rsidRPr="00C54F17">
        <w:rPr>
          <w:rFonts w:ascii="Times New Roman" w:hAnsi="Times New Roman" w:cs="Times New Roman"/>
          <w:sz w:val="24"/>
          <w:szCs w:val="24"/>
        </w:rPr>
        <w:t>.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1756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IX </w:t>
      </w:r>
      <w:r w:rsidR="00405C5D" w:rsidRPr="00581756">
        <w:rPr>
          <w:rFonts w:ascii="Times New Roman" w:hAnsi="Times New Roman"/>
          <w:b/>
          <w:sz w:val="24"/>
          <w:szCs w:val="24"/>
          <w:lang w:eastAsia="ru-RU"/>
        </w:rPr>
        <w:t>Показатели эффективности и результативности</w:t>
      </w:r>
    </w:p>
    <w:p w:rsidR="00405C5D" w:rsidRPr="007C169C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43ABB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</w:t>
      </w:r>
      <w:r w:rsidR="004C3139" w:rsidRPr="00C54F17">
        <w:rPr>
          <w:rFonts w:ascii="Times New Roman" w:hAnsi="Times New Roman" w:cs="Times New Roman"/>
          <w:sz w:val="24"/>
          <w:szCs w:val="24"/>
        </w:rPr>
        <w:t>деятельности главного</w:t>
      </w:r>
      <w:r w:rsidR="00E01549">
        <w:rPr>
          <w:rFonts w:ascii="Times New Roman" w:hAnsi="Times New Roman" w:cs="Times New Roman"/>
          <w:sz w:val="24"/>
          <w:szCs w:val="24"/>
        </w:rPr>
        <w:t xml:space="preserve"> 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40B71" w:rsidRPr="00C54F17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показателям):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05C5D" w:rsidRPr="00C54F17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14DD3" w:rsidRPr="007C169C" w:rsidRDefault="006F5655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214DD3" w:rsidRPr="007C169C">
        <w:rPr>
          <w:rFonts w:ascii="Times New Roman" w:hAnsi="Times New Roman"/>
          <w:sz w:val="24"/>
          <w:szCs w:val="24"/>
          <w:lang w:eastAsia="ru-RU"/>
        </w:rPr>
        <w:t xml:space="preserve">ачальник отдела </w:t>
      </w:r>
    </w:p>
    <w:p w:rsidR="00405C5D" w:rsidRPr="007C169C" w:rsidRDefault="00214DD3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E66D9B" w:rsidRPr="007C169C">
        <w:rPr>
          <w:rFonts w:ascii="Times New Roman" w:hAnsi="Times New Roman"/>
          <w:sz w:val="24"/>
          <w:szCs w:val="24"/>
          <w:lang w:eastAsia="ru-RU"/>
        </w:rPr>
        <w:t>4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6F5655">
        <w:rPr>
          <w:rFonts w:ascii="Times New Roman" w:hAnsi="Times New Roman"/>
          <w:sz w:val="24"/>
          <w:szCs w:val="24"/>
          <w:lang w:eastAsia="ru-RU"/>
        </w:rPr>
        <w:t xml:space="preserve">       Т.Б. </w:t>
      </w:r>
      <w:proofErr w:type="spellStart"/>
      <w:r w:rsidR="006F5655">
        <w:rPr>
          <w:rFonts w:ascii="Times New Roman" w:hAnsi="Times New Roman"/>
          <w:sz w:val="24"/>
          <w:szCs w:val="24"/>
          <w:lang w:eastAsia="ru-RU"/>
        </w:rPr>
        <w:t>Кадочигова</w:t>
      </w:r>
      <w:proofErr w:type="spellEnd"/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7C169C" w:rsidRDefault="008229F5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405C5D" w:rsidRPr="007C169C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57A5" w:rsidRPr="007C169C" w:rsidRDefault="007257A5">
      <w:pPr>
        <w:rPr>
          <w:rFonts w:ascii="Times New Roman" w:hAnsi="Times New Roman"/>
          <w:sz w:val="24"/>
          <w:szCs w:val="24"/>
        </w:rPr>
      </w:pPr>
    </w:p>
    <w:sectPr w:rsidR="007257A5" w:rsidRPr="007C169C" w:rsidSect="006345CF">
      <w:headerReference w:type="default" r:id="rId18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890" w:rsidRDefault="00733890" w:rsidP="00D65180">
      <w:r>
        <w:separator/>
      </w:r>
    </w:p>
  </w:endnote>
  <w:endnote w:type="continuationSeparator" w:id="0">
    <w:p w:rsidR="00733890" w:rsidRDefault="00733890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890" w:rsidRDefault="00733890" w:rsidP="00D65180">
      <w:r>
        <w:separator/>
      </w:r>
    </w:p>
  </w:footnote>
  <w:footnote w:type="continuationSeparator" w:id="0">
    <w:p w:rsidR="00733890" w:rsidRDefault="00733890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733890" w:rsidRPr="005B47C9" w:rsidRDefault="00733890">
        <w:pPr>
          <w:pStyle w:val="a3"/>
          <w:jc w:val="center"/>
        </w:pPr>
        <w:r w:rsidRPr="005B47C9">
          <w:rPr>
            <w:rFonts w:ascii="Times New Roman" w:hAnsi="Times New Roman"/>
          </w:rPr>
          <w:fldChar w:fldCharType="begin"/>
        </w:r>
        <w:r w:rsidRPr="005B47C9">
          <w:rPr>
            <w:rFonts w:ascii="Times New Roman" w:hAnsi="Times New Roman"/>
          </w:rPr>
          <w:instrText xml:space="preserve"> PAGE   \* MERGEFORMAT </w:instrText>
        </w:r>
        <w:r w:rsidRPr="005B47C9">
          <w:rPr>
            <w:rFonts w:ascii="Times New Roman" w:hAnsi="Times New Roman"/>
          </w:rPr>
          <w:fldChar w:fldCharType="separate"/>
        </w:r>
        <w:r w:rsidR="00C40340">
          <w:rPr>
            <w:rFonts w:ascii="Times New Roman" w:hAnsi="Times New Roman"/>
            <w:noProof/>
          </w:rPr>
          <w:t>9</w:t>
        </w:r>
        <w:r w:rsidRPr="005B47C9">
          <w:rPr>
            <w:rFonts w:ascii="Times New Roman" w:hAnsi="Times New Roman"/>
          </w:rPr>
          <w:fldChar w:fldCharType="end"/>
        </w:r>
      </w:p>
    </w:sdtContent>
  </w:sdt>
  <w:p w:rsidR="00733890" w:rsidRDefault="007338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17C70"/>
    <w:multiLevelType w:val="hybridMultilevel"/>
    <w:tmpl w:val="7258FFEC"/>
    <w:lvl w:ilvl="0" w:tplc="C9962B96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21201E"/>
    <w:multiLevelType w:val="multilevel"/>
    <w:tmpl w:val="43FC847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76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8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A11B60"/>
    <w:multiLevelType w:val="hybridMultilevel"/>
    <w:tmpl w:val="7864071A"/>
    <w:lvl w:ilvl="0" w:tplc="D548A2FE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76FDC"/>
    <w:multiLevelType w:val="hybridMultilevel"/>
    <w:tmpl w:val="C7D272C0"/>
    <w:lvl w:ilvl="0" w:tplc="A22013D2">
      <w:start w:val="1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3A2195"/>
    <w:multiLevelType w:val="multilevel"/>
    <w:tmpl w:val="F466B86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5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999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6BFA2C3C"/>
    <w:multiLevelType w:val="hybridMultilevel"/>
    <w:tmpl w:val="7C02D676"/>
    <w:lvl w:ilvl="0" w:tplc="E0F0FA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FC9360C"/>
    <w:multiLevelType w:val="multilevel"/>
    <w:tmpl w:val="74C4FF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1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18"/>
  </w:num>
  <w:num w:numId="10">
    <w:abstractNumId w:val="11"/>
  </w:num>
  <w:num w:numId="11">
    <w:abstractNumId w:val="2"/>
  </w:num>
  <w:num w:numId="12">
    <w:abstractNumId w:val="17"/>
  </w:num>
  <w:num w:numId="13">
    <w:abstractNumId w:val="7"/>
  </w:num>
  <w:num w:numId="14">
    <w:abstractNumId w:val="16"/>
  </w:num>
  <w:num w:numId="15">
    <w:abstractNumId w:val="21"/>
  </w:num>
  <w:num w:numId="16">
    <w:abstractNumId w:val="13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1022D"/>
    <w:rsid w:val="00024980"/>
    <w:rsid w:val="000311CF"/>
    <w:rsid w:val="00033CD6"/>
    <w:rsid w:val="00036616"/>
    <w:rsid w:val="00040CDF"/>
    <w:rsid w:val="00095CAF"/>
    <w:rsid w:val="000A4232"/>
    <w:rsid w:val="000B70D8"/>
    <w:rsid w:val="000B7351"/>
    <w:rsid w:val="000C28D5"/>
    <w:rsid w:val="000C330F"/>
    <w:rsid w:val="000D0E78"/>
    <w:rsid w:val="000D7EE7"/>
    <w:rsid w:val="00103206"/>
    <w:rsid w:val="00124957"/>
    <w:rsid w:val="00127EB4"/>
    <w:rsid w:val="00130BBF"/>
    <w:rsid w:val="0013160B"/>
    <w:rsid w:val="00136A59"/>
    <w:rsid w:val="00146090"/>
    <w:rsid w:val="00151789"/>
    <w:rsid w:val="00153C63"/>
    <w:rsid w:val="00153FA4"/>
    <w:rsid w:val="00162BC3"/>
    <w:rsid w:val="00167FBB"/>
    <w:rsid w:val="001720F0"/>
    <w:rsid w:val="0017460A"/>
    <w:rsid w:val="00183121"/>
    <w:rsid w:val="001934AC"/>
    <w:rsid w:val="001952A1"/>
    <w:rsid w:val="001A1F56"/>
    <w:rsid w:val="001A2404"/>
    <w:rsid w:val="001A520B"/>
    <w:rsid w:val="001A794F"/>
    <w:rsid w:val="001B154E"/>
    <w:rsid w:val="001C7CAC"/>
    <w:rsid w:val="001D1E72"/>
    <w:rsid w:val="001F5546"/>
    <w:rsid w:val="00201867"/>
    <w:rsid w:val="00213CE0"/>
    <w:rsid w:val="00214DD3"/>
    <w:rsid w:val="00215E3A"/>
    <w:rsid w:val="0022564E"/>
    <w:rsid w:val="00230EA2"/>
    <w:rsid w:val="00234875"/>
    <w:rsid w:val="00246653"/>
    <w:rsid w:val="0025315E"/>
    <w:rsid w:val="002609B9"/>
    <w:rsid w:val="002643EB"/>
    <w:rsid w:val="00272BB9"/>
    <w:rsid w:val="00273412"/>
    <w:rsid w:val="00277BF3"/>
    <w:rsid w:val="0028038E"/>
    <w:rsid w:val="002845F1"/>
    <w:rsid w:val="00290A3A"/>
    <w:rsid w:val="0029219B"/>
    <w:rsid w:val="002A146A"/>
    <w:rsid w:val="002A24B4"/>
    <w:rsid w:val="002A5A1E"/>
    <w:rsid w:val="002C189D"/>
    <w:rsid w:val="002C337C"/>
    <w:rsid w:val="002C511A"/>
    <w:rsid w:val="002D4F8B"/>
    <w:rsid w:val="002D6A79"/>
    <w:rsid w:val="002F03EC"/>
    <w:rsid w:val="002F41AE"/>
    <w:rsid w:val="002F4651"/>
    <w:rsid w:val="002F4753"/>
    <w:rsid w:val="00302478"/>
    <w:rsid w:val="00320446"/>
    <w:rsid w:val="0034287C"/>
    <w:rsid w:val="00345921"/>
    <w:rsid w:val="00350DAF"/>
    <w:rsid w:val="0036164C"/>
    <w:rsid w:val="00365708"/>
    <w:rsid w:val="003660A6"/>
    <w:rsid w:val="00366EF0"/>
    <w:rsid w:val="0037241A"/>
    <w:rsid w:val="003952CE"/>
    <w:rsid w:val="003A421A"/>
    <w:rsid w:val="003A5ABC"/>
    <w:rsid w:val="003A6A43"/>
    <w:rsid w:val="003B122D"/>
    <w:rsid w:val="003B17CE"/>
    <w:rsid w:val="003E47B3"/>
    <w:rsid w:val="003F184B"/>
    <w:rsid w:val="004021A1"/>
    <w:rsid w:val="00403536"/>
    <w:rsid w:val="00405C5D"/>
    <w:rsid w:val="00406306"/>
    <w:rsid w:val="004148E8"/>
    <w:rsid w:val="004202B7"/>
    <w:rsid w:val="00421623"/>
    <w:rsid w:val="00427A4D"/>
    <w:rsid w:val="00432EE0"/>
    <w:rsid w:val="00437B95"/>
    <w:rsid w:val="00440037"/>
    <w:rsid w:val="00440E97"/>
    <w:rsid w:val="00452137"/>
    <w:rsid w:val="00453F84"/>
    <w:rsid w:val="00462EBF"/>
    <w:rsid w:val="004C2081"/>
    <w:rsid w:val="004C3139"/>
    <w:rsid w:val="004C40CB"/>
    <w:rsid w:val="004C40D7"/>
    <w:rsid w:val="004E6F9D"/>
    <w:rsid w:val="004F2D7E"/>
    <w:rsid w:val="005255F3"/>
    <w:rsid w:val="0053623B"/>
    <w:rsid w:val="00540B71"/>
    <w:rsid w:val="00541DBE"/>
    <w:rsid w:val="00546CD4"/>
    <w:rsid w:val="0055252C"/>
    <w:rsid w:val="005532DC"/>
    <w:rsid w:val="00577CF8"/>
    <w:rsid w:val="005816ED"/>
    <w:rsid w:val="00581756"/>
    <w:rsid w:val="00583AB0"/>
    <w:rsid w:val="0058798C"/>
    <w:rsid w:val="00587B0A"/>
    <w:rsid w:val="00595F17"/>
    <w:rsid w:val="005A2A92"/>
    <w:rsid w:val="005A2BF2"/>
    <w:rsid w:val="005A3E57"/>
    <w:rsid w:val="005A48E4"/>
    <w:rsid w:val="005A4DFD"/>
    <w:rsid w:val="005B00C7"/>
    <w:rsid w:val="005B47C9"/>
    <w:rsid w:val="005C0381"/>
    <w:rsid w:val="005C3F01"/>
    <w:rsid w:val="005E179D"/>
    <w:rsid w:val="005E402A"/>
    <w:rsid w:val="005E60F9"/>
    <w:rsid w:val="005E7341"/>
    <w:rsid w:val="005F5629"/>
    <w:rsid w:val="006028C4"/>
    <w:rsid w:val="006109E8"/>
    <w:rsid w:val="00614341"/>
    <w:rsid w:val="006269B8"/>
    <w:rsid w:val="00627E34"/>
    <w:rsid w:val="0063071F"/>
    <w:rsid w:val="0063130B"/>
    <w:rsid w:val="006345CF"/>
    <w:rsid w:val="006415B0"/>
    <w:rsid w:val="00643A78"/>
    <w:rsid w:val="006531BA"/>
    <w:rsid w:val="00653FAC"/>
    <w:rsid w:val="006559A3"/>
    <w:rsid w:val="00656001"/>
    <w:rsid w:val="006674FC"/>
    <w:rsid w:val="00677EF2"/>
    <w:rsid w:val="00686B50"/>
    <w:rsid w:val="006A75FC"/>
    <w:rsid w:val="006C3DAD"/>
    <w:rsid w:val="006C40AE"/>
    <w:rsid w:val="006C72D2"/>
    <w:rsid w:val="006D251A"/>
    <w:rsid w:val="006D5ED8"/>
    <w:rsid w:val="006E443B"/>
    <w:rsid w:val="006F15B4"/>
    <w:rsid w:val="006F5655"/>
    <w:rsid w:val="007015F0"/>
    <w:rsid w:val="00702BDB"/>
    <w:rsid w:val="00707B90"/>
    <w:rsid w:val="0071180D"/>
    <w:rsid w:val="00711A9C"/>
    <w:rsid w:val="007124B0"/>
    <w:rsid w:val="007170A7"/>
    <w:rsid w:val="007224B7"/>
    <w:rsid w:val="007257A5"/>
    <w:rsid w:val="00733890"/>
    <w:rsid w:val="00763C0E"/>
    <w:rsid w:val="00767CC7"/>
    <w:rsid w:val="00770790"/>
    <w:rsid w:val="0077798C"/>
    <w:rsid w:val="00777E4F"/>
    <w:rsid w:val="00781DB9"/>
    <w:rsid w:val="007A1904"/>
    <w:rsid w:val="007A52D3"/>
    <w:rsid w:val="007B0E9A"/>
    <w:rsid w:val="007B72A3"/>
    <w:rsid w:val="007C169C"/>
    <w:rsid w:val="007F01F8"/>
    <w:rsid w:val="007F7014"/>
    <w:rsid w:val="007F7D13"/>
    <w:rsid w:val="00805D21"/>
    <w:rsid w:val="008102B6"/>
    <w:rsid w:val="00817C52"/>
    <w:rsid w:val="008229F5"/>
    <w:rsid w:val="008536E7"/>
    <w:rsid w:val="00857453"/>
    <w:rsid w:val="00870958"/>
    <w:rsid w:val="008733FB"/>
    <w:rsid w:val="008813BC"/>
    <w:rsid w:val="0089523F"/>
    <w:rsid w:val="008A31C4"/>
    <w:rsid w:val="008B29AE"/>
    <w:rsid w:val="008B5ABB"/>
    <w:rsid w:val="008E32BF"/>
    <w:rsid w:val="008E445A"/>
    <w:rsid w:val="008F7D34"/>
    <w:rsid w:val="009014DA"/>
    <w:rsid w:val="009057EB"/>
    <w:rsid w:val="009143F2"/>
    <w:rsid w:val="00914C3F"/>
    <w:rsid w:val="0092225B"/>
    <w:rsid w:val="00931322"/>
    <w:rsid w:val="00954084"/>
    <w:rsid w:val="009743F2"/>
    <w:rsid w:val="00974A95"/>
    <w:rsid w:val="00977188"/>
    <w:rsid w:val="00984DEF"/>
    <w:rsid w:val="00995CF7"/>
    <w:rsid w:val="009A463B"/>
    <w:rsid w:val="009C193D"/>
    <w:rsid w:val="009D0AFD"/>
    <w:rsid w:val="009D4EAB"/>
    <w:rsid w:val="009D5058"/>
    <w:rsid w:val="009D5A8E"/>
    <w:rsid w:val="009F03DB"/>
    <w:rsid w:val="009F246F"/>
    <w:rsid w:val="009F5DEF"/>
    <w:rsid w:val="00A009E1"/>
    <w:rsid w:val="00A052B0"/>
    <w:rsid w:val="00A335CE"/>
    <w:rsid w:val="00A52479"/>
    <w:rsid w:val="00A65791"/>
    <w:rsid w:val="00A66D7E"/>
    <w:rsid w:val="00A758E3"/>
    <w:rsid w:val="00A932C0"/>
    <w:rsid w:val="00A9668C"/>
    <w:rsid w:val="00AB0A03"/>
    <w:rsid w:val="00AB7FA9"/>
    <w:rsid w:val="00AC1945"/>
    <w:rsid w:val="00AC1DD2"/>
    <w:rsid w:val="00AD38C6"/>
    <w:rsid w:val="00AD6AA8"/>
    <w:rsid w:val="00AF73D9"/>
    <w:rsid w:val="00B05025"/>
    <w:rsid w:val="00B13E2D"/>
    <w:rsid w:val="00B332DF"/>
    <w:rsid w:val="00B43ABB"/>
    <w:rsid w:val="00B506B8"/>
    <w:rsid w:val="00B62685"/>
    <w:rsid w:val="00B6593B"/>
    <w:rsid w:val="00B65CAE"/>
    <w:rsid w:val="00B75C3A"/>
    <w:rsid w:val="00B76C3A"/>
    <w:rsid w:val="00B8020B"/>
    <w:rsid w:val="00B9235F"/>
    <w:rsid w:val="00BC0C8F"/>
    <w:rsid w:val="00BC6C5C"/>
    <w:rsid w:val="00BD2D6B"/>
    <w:rsid w:val="00BE3A41"/>
    <w:rsid w:val="00BE6180"/>
    <w:rsid w:val="00BE745E"/>
    <w:rsid w:val="00BF082B"/>
    <w:rsid w:val="00BF402B"/>
    <w:rsid w:val="00C10B63"/>
    <w:rsid w:val="00C201CE"/>
    <w:rsid w:val="00C345D7"/>
    <w:rsid w:val="00C40340"/>
    <w:rsid w:val="00C44346"/>
    <w:rsid w:val="00C534A6"/>
    <w:rsid w:val="00C54F17"/>
    <w:rsid w:val="00C56FD5"/>
    <w:rsid w:val="00C64ACE"/>
    <w:rsid w:val="00C6515C"/>
    <w:rsid w:val="00C65F4E"/>
    <w:rsid w:val="00CA5BAE"/>
    <w:rsid w:val="00CB5958"/>
    <w:rsid w:val="00CC21B5"/>
    <w:rsid w:val="00CC5FB7"/>
    <w:rsid w:val="00CC6679"/>
    <w:rsid w:val="00CE4B34"/>
    <w:rsid w:val="00D02D0D"/>
    <w:rsid w:val="00D134F2"/>
    <w:rsid w:val="00D451F3"/>
    <w:rsid w:val="00D50848"/>
    <w:rsid w:val="00D65180"/>
    <w:rsid w:val="00D949C8"/>
    <w:rsid w:val="00DA16CC"/>
    <w:rsid w:val="00DA16CD"/>
    <w:rsid w:val="00DD3F1C"/>
    <w:rsid w:val="00E01549"/>
    <w:rsid w:val="00E0661F"/>
    <w:rsid w:val="00E16C1E"/>
    <w:rsid w:val="00E21A08"/>
    <w:rsid w:val="00E3685E"/>
    <w:rsid w:val="00E40938"/>
    <w:rsid w:val="00E5222B"/>
    <w:rsid w:val="00E56050"/>
    <w:rsid w:val="00E57326"/>
    <w:rsid w:val="00E579DB"/>
    <w:rsid w:val="00E60D6B"/>
    <w:rsid w:val="00E60D7F"/>
    <w:rsid w:val="00E614B4"/>
    <w:rsid w:val="00E63339"/>
    <w:rsid w:val="00E645E6"/>
    <w:rsid w:val="00E66D9B"/>
    <w:rsid w:val="00E72A97"/>
    <w:rsid w:val="00E77289"/>
    <w:rsid w:val="00E77FDA"/>
    <w:rsid w:val="00E91665"/>
    <w:rsid w:val="00EA6980"/>
    <w:rsid w:val="00EC40E8"/>
    <w:rsid w:val="00EE3BD4"/>
    <w:rsid w:val="00EF6A48"/>
    <w:rsid w:val="00F00B12"/>
    <w:rsid w:val="00F06151"/>
    <w:rsid w:val="00F11257"/>
    <w:rsid w:val="00F13DC8"/>
    <w:rsid w:val="00F461A9"/>
    <w:rsid w:val="00F51BBB"/>
    <w:rsid w:val="00F57E36"/>
    <w:rsid w:val="00F70E1E"/>
    <w:rsid w:val="00F77550"/>
    <w:rsid w:val="00F83A95"/>
    <w:rsid w:val="00FA7F65"/>
    <w:rsid w:val="00FE1197"/>
    <w:rsid w:val="00FE4463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1CCF6D1-58DE-41B7-98FE-E82F06D6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C7123D6F44B3B8567A89C363667B34646272BD8B07927E1ED7BD6A990D23A5F265A079DD6B293A09O2X7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78834-0833-4CCE-A269-684157847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5F888C34</Template>
  <TotalTime>170</TotalTime>
  <Pages>9</Pages>
  <Words>4411</Words>
  <Characters>25147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37</cp:revision>
  <cp:lastPrinted>2017-11-22T06:16:00Z</cp:lastPrinted>
  <dcterms:created xsi:type="dcterms:W3CDTF">2017-11-20T04:35:00Z</dcterms:created>
  <dcterms:modified xsi:type="dcterms:W3CDTF">2018-01-25T02:32:00Z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